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EA031" w14:textId="77777777" w:rsidR="00124617" w:rsidRDefault="00124617"/>
    <w:p w14:paraId="6CB47035" w14:textId="77777777" w:rsidR="00124617" w:rsidRDefault="00124617" w:rsidP="00492E7C">
      <w:pPr>
        <w:spacing w:before="0"/>
      </w:pPr>
    </w:p>
    <w:p w14:paraId="7E4E1258" w14:textId="33F1CE74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>KLASA: 643-02/22-02/01</w:t>
      </w:r>
    </w:p>
    <w:p w14:paraId="1422A7E4" w14:textId="58CEE957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val="en-US"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>URBROJ:  2181-227-102-22-1</w:t>
      </w:r>
    </w:p>
    <w:p w14:paraId="2491705A" w14:textId="3746AC7B" w:rsidR="008A6BE9" w:rsidRPr="008A6BE9" w:rsidRDefault="008A6BE9" w:rsidP="008A6BE9">
      <w:pPr>
        <w:spacing w:before="0"/>
        <w:rPr>
          <w:rFonts w:asciiTheme="minorHAnsi" w:eastAsia="Calibri" w:hAnsiTheme="minorHAnsi"/>
          <w:sz w:val="22"/>
          <w:szCs w:val="22"/>
          <w:lang w:eastAsia="en-US"/>
        </w:rPr>
      </w:pP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Split, </w:t>
      </w:r>
      <w:r>
        <w:rPr>
          <w:rFonts w:asciiTheme="minorHAnsi" w:eastAsia="Calibri" w:hAnsiTheme="minorHAnsi"/>
          <w:sz w:val="22"/>
          <w:szCs w:val="22"/>
          <w:lang w:eastAsia="en-US"/>
        </w:rPr>
        <w:t>08. studenoga</w:t>
      </w:r>
      <w:r w:rsidRPr="008A6BE9">
        <w:rPr>
          <w:rFonts w:asciiTheme="minorHAnsi" w:eastAsia="Calibri" w:hAnsiTheme="minorHAnsi"/>
          <w:sz w:val="22"/>
          <w:szCs w:val="22"/>
          <w:lang w:eastAsia="en-US"/>
        </w:rPr>
        <w:t xml:space="preserve"> 2022.</w:t>
      </w:r>
    </w:p>
    <w:p w14:paraId="7A8FFB24" w14:textId="0DDB75E6" w:rsidR="008A6BE9" w:rsidRDefault="008A6BE9" w:rsidP="008A6BE9">
      <w:pPr>
        <w:spacing w:before="480" w:after="360"/>
        <w:ind w:left="1247" w:hanging="1247"/>
        <w:jc w:val="right"/>
        <w:rPr>
          <w:rFonts w:asciiTheme="minorHAnsi" w:hAnsiTheme="minorHAnsi" w:cstheme="minorHAnsi"/>
          <w:b/>
          <w:bCs/>
        </w:rPr>
      </w:pPr>
      <w:r w:rsidRPr="008A6BE9">
        <w:rPr>
          <w:rFonts w:asciiTheme="minorHAnsi" w:hAnsiTheme="minorHAnsi" w:cstheme="minorHAnsi"/>
          <w:b/>
          <w:bCs/>
        </w:rPr>
        <w:t>POVJERENSTVO ZA STUDIJE</w:t>
      </w:r>
    </w:p>
    <w:p w14:paraId="70F07F6C" w14:textId="77777777" w:rsidR="00F644D2" w:rsidRDefault="00F644D2" w:rsidP="008A6BE9">
      <w:pPr>
        <w:spacing w:before="480" w:after="360"/>
        <w:ind w:left="1247" w:hanging="1247"/>
        <w:jc w:val="right"/>
        <w:rPr>
          <w:rFonts w:asciiTheme="minorHAnsi" w:hAnsiTheme="minorHAnsi" w:cstheme="minorHAnsi"/>
          <w:b/>
          <w:bCs/>
        </w:rPr>
      </w:pPr>
    </w:p>
    <w:p w14:paraId="35CB0B23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1781"/>
        <w:gridCol w:w="1135"/>
        <w:gridCol w:w="1332"/>
        <w:gridCol w:w="2066"/>
      </w:tblGrid>
      <w:tr w:rsidR="00294A5E" w:rsidRPr="00FC21C2" w14:paraId="18C95B99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7709B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AC2E" w14:textId="7F46F2B7" w:rsidR="00294A5E" w:rsidRPr="00FC21C2" w:rsidRDefault="00DC122C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Sveučilišni</w:t>
            </w:r>
            <w:bookmarkStart w:id="0" w:name="_GoBack"/>
            <w:bookmarkEnd w:id="0"/>
            <w:r w:rsidR="00546219">
              <w:rPr>
                <w:rFonts w:ascii="Arial" w:hAnsi="Arial" w:cs="Arial"/>
                <w:sz w:val="20"/>
                <w:szCs w:val="20"/>
              </w:rPr>
              <w:t xml:space="preserve"> specijalistički studij Financijsko-računovodstvena forenzika</w:t>
            </w:r>
          </w:p>
        </w:tc>
      </w:tr>
      <w:tr w:rsidR="00294A5E" w:rsidRPr="00FC21C2" w14:paraId="1486B1ED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CBABD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38D085D" w14:textId="63B01738" w:rsidR="00294A5E" w:rsidRPr="00FC21C2" w:rsidRDefault="0054621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Sveučilišni odjel za forenzične znanosti</w:t>
            </w:r>
          </w:p>
        </w:tc>
      </w:tr>
      <w:tr w:rsidR="00294A5E" w:rsidRPr="00FC21C2" w14:paraId="6BA4F489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649848" w14:textId="77777777"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2CB10" w14:textId="759ADF92" w:rsidR="00294A5E" w:rsidRDefault="0054621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Sveučilišni odjel za forenzične znanosti</w:t>
            </w:r>
          </w:p>
        </w:tc>
      </w:tr>
      <w:tr w:rsidR="00294A5E" w:rsidRPr="00FC21C2" w14:paraId="24523D1E" w14:textId="77777777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460FC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44D8F1D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C2415C" w14:textId="30056B7C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37E82542" w14:textId="77777777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FF6173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D4A1912" w14:textId="044AD00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B0AC6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3AD27BE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0D9D147B" w14:textId="77777777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A34BC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6F5EF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3ED4956" w14:textId="2731060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232DB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E276E1A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07EEE07B" w14:textId="77777777" w:rsidTr="00294A5E">
        <w:tc>
          <w:tcPr>
            <w:tcW w:w="9286" w:type="dxa"/>
            <w:gridSpan w:val="2"/>
            <w:shd w:val="clear" w:color="auto" w:fill="CCECFF"/>
          </w:tcPr>
          <w:p w14:paraId="29B7B6DC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4A11591E" w14:textId="77777777" w:rsidTr="00294A5E">
        <w:tc>
          <w:tcPr>
            <w:tcW w:w="8472" w:type="dxa"/>
          </w:tcPr>
          <w:p w14:paraId="722677E4" w14:textId="77777777"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14:paraId="48D26249" w14:textId="703AA524" w:rsidR="00C21A1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780912FB" w14:textId="77777777" w:rsidTr="00294A5E">
        <w:tc>
          <w:tcPr>
            <w:tcW w:w="8472" w:type="dxa"/>
          </w:tcPr>
          <w:p w14:paraId="1694C27F" w14:textId="77777777"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14:paraId="63F63982" w14:textId="2FF181DE" w:rsidR="00C21A1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B6DDEE" w14:textId="77777777" w:rsidTr="00294A5E">
        <w:tc>
          <w:tcPr>
            <w:tcW w:w="8472" w:type="dxa"/>
          </w:tcPr>
          <w:p w14:paraId="0F2A1076" w14:textId="77777777"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14:paraId="5BC63A49" w14:textId="02A2E26C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40FDFDA8" w14:textId="77777777" w:rsidTr="00294A5E">
        <w:tc>
          <w:tcPr>
            <w:tcW w:w="8472" w:type="dxa"/>
          </w:tcPr>
          <w:p w14:paraId="286CE461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14:paraId="74822CCF" w14:textId="3062731C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17F7A5D" w14:textId="77777777" w:rsidTr="00294A5E">
        <w:tc>
          <w:tcPr>
            <w:tcW w:w="8472" w:type="dxa"/>
          </w:tcPr>
          <w:p w14:paraId="6AF8E4A1" w14:textId="77777777"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14:paraId="6967E315" w14:textId="6FAD3D9B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2A0967C" w14:textId="77777777" w:rsidTr="00294A5E">
        <w:tc>
          <w:tcPr>
            <w:tcW w:w="8472" w:type="dxa"/>
          </w:tcPr>
          <w:p w14:paraId="2286248B" w14:textId="77777777"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14:paraId="0F34AB69" w14:textId="6EDF76C0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1901DE" w14:textId="77777777" w:rsidTr="00294A5E">
        <w:tc>
          <w:tcPr>
            <w:tcW w:w="8472" w:type="dxa"/>
          </w:tcPr>
          <w:p w14:paraId="15BA0DD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14:paraId="1DB25950" w14:textId="157C6C43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020CD5D" w14:textId="77777777" w:rsidTr="00294A5E">
        <w:tc>
          <w:tcPr>
            <w:tcW w:w="8472" w:type="dxa"/>
          </w:tcPr>
          <w:p w14:paraId="00697725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14:paraId="690C8395" w14:textId="7D585A6C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F4D562A" w14:textId="77777777" w:rsidTr="00294A5E">
        <w:tc>
          <w:tcPr>
            <w:tcW w:w="8472" w:type="dxa"/>
          </w:tcPr>
          <w:p w14:paraId="25732FA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4EF88684" w14:textId="77777777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09AE03CE" w14:textId="77777777" w:rsidTr="00294A5E">
        <w:tc>
          <w:tcPr>
            <w:tcW w:w="8472" w:type="dxa"/>
          </w:tcPr>
          <w:p w14:paraId="44EF456D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2A473AF8" w14:textId="4BCCAABB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DD5F0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318F9046" w14:textId="77777777" w:rsidTr="00294A5E">
        <w:tc>
          <w:tcPr>
            <w:tcW w:w="8472" w:type="dxa"/>
          </w:tcPr>
          <w:p w14:paraId="73D4A2CA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3F761EFC" w14:textId="77777777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127F077D" w14:textId="77777777" w:rsidTr="00294A5E">
        <w:tc>
          <w:tcPr>
            <w:tcW w:w="8472" w:type="dxa"/>
          </w:tcPr>
          <w:p w14:paraId="6B9EA864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14:paraId="40AEF1CC" w14:textId="77777777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7943B7AE" w14:textId="77777777" w:rsidTr="00294A5E">
        <w:tc>
          <w:tcPr>
            <w:tcW w:w="8472" w:type="dxa"/>
          </w:tcPr>
          <w:p w14:paraId="2E4EFADD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proofErr w:type="spellStart"/>
            <w:r w:rsidRPr="001B2804"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 w:rsidRPr="001B2804">
              <w:rPr>
                <w:rFonts w:ascii="Arial" w:hAnsi="Arial" w:cs="Arial"/>
                <w:sz w:val="20"/>
                <w:szCs w:val="20"/>
              </w:rPr>
              <w:t xml:space="preserve">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14:paraId="26FAA975" w14:textId="3837DD6A" w:rsidR="00294A5E" w:rsidRPr="001B2804" w:rsidRDefault="00F93CA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46219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35EA87AC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016395E6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647A45CF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800C7" w14:textId="77777777" w:rsidR="00F93CA8" w:rsidRDefault="00F93CA8">
      <w:r>
        <w:separator/>
      </w:r>
    </w:p>
  </w:endnote>
  <w:endnote w:type="continuationSeparator" w:id="0">
    <w:p w14:paraId="060762EC" w14:textId="77777777" w:rsidR="00F93CA8" w:rsidRDefault="00F9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914990"/>
      <w:docPartObj>
        <w:docPartGallery w:val="Page Numbers (Bottom of Page)"/>
        <w:docPartUnique/>
      </w:docPartObj>
    </w:sdtPr>
    <w:sdtEndPr/>
    <w:sdtContent>
      <w:p w14:paraId="5DC07438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8A6BE9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3B377BBC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0C381" w14:textId="77777777" w:rsidR="001E52AF" w:rsidRPr="00817248" w:rsidRDefault="001E52AF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AFCD96" wp14:editId="4C6ED17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E0B13E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291330" w14:textId="59F08140" w:rsidR="001E52AF" w:rsidRPr="009B1C3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2DD204C9" w14:textId="77777777" w:rsidR="001E52A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14:paraId="6D0E5F85" w14:textId="77777777" w:rsidR="00ED5196" w:rsidRPr="001E52AF" w:rsidRDefault="00ED5196" w:rsidP="001E5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24128" w14:textId="77777777" w:rsidR="00F93CA8" w:rsidRDefault="00F93CA8">
      <w:r>
        <w:separator/>
      </w:r>
    </w:p>
  </w:footnote>
  <w:footnote w:type="continuationSeparator" w:id="0">
    <w:p w14:paraId="4ED58AEE" w14:textId="77777777" w:rsidR="00F93CA8" w:rsidRDefault="00F93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D425C" w14:textId="77777777" w:rsidR="00ED5196" w:rsidRDefault="00ED5196" w:rsidP="00F94A5B">
    <w:pPr>
      <w:pStyle w:val="Header"/>
      <w:spacing w:before="0"/>
    </w:pPr>
  </w:p>
  <w:p w14:paraId="5F978DAD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9637E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AC577CD" wp14:editId="0491F2C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485AB3A9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5AAB40E5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E1B8725" wp14:editId="311C81E4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218C3D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27109"/>
    <w:rsid w:val="000507E9"/>
    <w:rsid w:val="0005246D"/>
    <w:rsid w:val="00060F62"/>
    <w:rsid w:val="00072B32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7D6C"/>
    <w:rsid w:val="0028450E"/>
    <w:rsid w:val="00294A5E"/>
    <w:rsid w:val="002A3A4C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10F42"/>
    <w:rsid w:val="004116B5"/>
    <w:rsid w:val="00421EF4"/>
    <w:rsid w:val="00465FF5"/>
    <w:rsid w:val="0047495E"/>
    <w:rsid w:val="00492E7C"/>
    <w:rsid w:val="004A45B1"/>
    <w:rsid w:val="004C7CD0"/>
    <w:rsid w:val="004D0D72"/>
    <w:rsid w:val="0050504C"/>
    <w:rsid w:val="00512273"/>
    <w:rsid w:val="00546219"/>
    <w:rsid w:val="00557CCD"/>
    <w:rsid w:val="005A1CFE"/>
    <w:rsid w:val="005C79DE"/>
    <w:rsid w:val="005D3C1F"/>
    <w:rsid w:val="005E0C37"/>
    <w:rsid w:val="005F39EA"/>
    <w:rsid w:val="005F5EF1"/>
    <w:rsid w:val="00641A8A"/>
    <w:rsid w:val="006441B8"/>
    <w:rsid w:val="00656E60"/>
    <w:rsid w:val="00661760"/>
    <w:rsid w:val="0066255B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7434A"/>
    <w:rsid w:val="007B2165"/>
    <w:rsid w:val="007F4396"/>
    <w:rsid w:val="00802628"/>
    <w:rsid w:val="00811D62"/>
    <w:rsid w:val="008179D8"/>
    <w:rsid w:val="00817A34"/>
    <w:rsid w:val="00831259"/>
    <w:rsid w:val="00841B63"/>
    <w:rsid w:val="00854A3F"/>
    <w:rsid w:val="00886662"/>
    <w:rsid w:val="008A321E"/>
    <w:rsid w:val="008A6BE9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B0DAF"/>
    <w:rsid w:val="00AC15F8"/>
    <w:rsid w:val="00AD66F2"/>
    <w:rsid w:val="00B247C9"/>
    <w:rsid w:val="00B543B7"/>
    <w:rsid w:val="00B651A5"/>
    <w:rsid w:val="00B75CF8"/>
    <w:rsid w:val="00B75D7F"/>
    <w:rsid w:val="00B9014A"/>
    <w:rsid w:val="00B946E6"/>
    <w:rsid w:val="00B96863"/>
    <w:rsid w:val="00BB2608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8023B"/>
    <w:rsid w:val="00C80E4C"/>
    <w:rsid w:val="00CA7753"/>
    <w:rsid w:val="00CC059B"/>
    <w:rsid w:val="00CC2CF7"/>
    <w:rsid w:val="00CC6EA8"/>
    <w:rsid w:val="00CD329F"/>
    <w:rsid w:val="00CE523C"/>
    <w:rsid w:val="00CF02E1"/>
    <w:rsid w:val="00D03109"/>
    <w:rsid w:val="00D40334"/>
    <w:rsid w:val="00D601FB"/>
    <w:rsid w:val="00D77D0B"/>
    <w:rsid w:val="00D918D6"/>
    <w:rsid w:val="00DC122C"/>
    <w:rsid w:val="00DC515A"/>
    <w:rsid w:val="00DC6671"/>
    <w:rsid w:val="00DC7A39"/>
    <w:rsid w:val="00DD5F0A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278C6"/>
    <w:rsid w:val="00F367D3"/>
    <w:rsid w:val="00F644D2"/>
    <w:rsid w:val="00F65633"/>
    <w:rsid w:val="00F75952"/>
    <w:rsid w:val="00F9385D"/>
    <w:rsid w:val="00F93CA8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32F7459A"/>
  <w15:docId w15:val="{0E40F9FD-553A-4998-BDAB-BBA5C986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044E6-9522-45F5-99D2-6847F1EB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117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1961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Marijana</cp:lastModifiedBy>
  <cp:revision>11</cp:revision>
  <cp:lastPrinted>2022-11-09T08:51:00Z</cp:lastPrinted>
  <dcterms:created xsi:type="dcterms:W3CDTF">2022-11-02T12:56:00Z</dcterms:created>
  <dcterms:modified xsi:type="dcterms:W3CDTF">2023-01-12T10:46:00Z</dcterms:modified>
</cp:coreProperties>
</file>